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80C4315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A659FF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A659FF">
        <w:rPr>
          <w:rFonts w:eastAsia="SimSun" w:hint="eastAsia"/>
          <w:lang w:val="en-US" w:eastAsia="zh-CN"/>
        </w:rPr>
        <w:t>7</w:t>
      </w:r>
      <w:r w:rsidR="00B92777">
        <w:rPr>
          <w:rFonts w:eastAsia="SimSun" w:hint="eastAsia"/>
          <w:lang w:val="en-US" w:eastAsia="zh-CN"/>
        </w:rPr>
        <w:t>128</w:t>
      </w:r>
    </w:p>
    <w:p w14:paraId="2B1DE23B" w14:textId="7E2A04CD" w:rsidR="00016856" w:rsidRPr="00A46CB0" w:rsidRDefault="00800E96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800E96">
        <w:rPr>
          <w:rFonts w:eastAsia="SimSun" w:hint="eastAsia"/>
          <w:lang w:val="en-US" w:eastAsia="zh-CN"/>
        </w:rPr>
        <w:t>Orlando, USA</w:t>
      </w:r>
      <w:r w:rsidRPr="00800E96">
        <w:rPr>
          <w:rFonts w:eastAsia="SimSun" w:hint="eastAsia"/>
          <w:lang w:val="en-US" w:eastAsia="zh-CN"/>
        </w:rPr>
        <w:t>，</w:t>
      </w:r>
      <w:r w:rsidRPr="00800E96">
        <w:rPr>
          <w:rFonts w:eastAsia="SimSun" w:hint="eastAsia"/>
          <w:lang w:val="en-US" w:eastAsia="zh-CN"/>
        </w:rPr>
        <w:t xml:space="preserve">18th </w:t>
      </w:r>
      <w:r w:rsidRPr="00800E96">
        <w:rPr>
          <w:rFonts w:eastAsia="SimSun" w:hint="eastAsia"/>
          <w:lang w:val="en-US" w:eastAsia="zh-CN"/>
        </w:rPr>
        <w:t>–</w:t>
      </w:r>
      <w:r w:rsidRPr="00800E96">
        <w:rPr>
          <w:rFonts w:eastAsia="SimSun" w:hint="eastAsia"/>
          <w:lang w:val="en-US" w:eastAsia="zh-CN"/>
        </w:rPr>
        <w:t xml:space="preserve"> 22th Nov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44E3AB0" w:rsidR="008E592D" w:rsidRPr="009E4AA2" w:rsidRDefault="00534DB9" w:rsidP="0070521D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1516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2448E2B1" w:rsidR="008E592D" w:rsidRPr="00296FB7" w:rsidRDefault="00B92777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BE535C3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7B72C4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7B72C4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5918E0DC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131057">
              <w:rPr>
                <w:rFonts w:hint="eastAsia"/>
                <w:lang w:val="en-US" w:eastAsia="zh-CN"/>
              </w:rPr>
              <w:t xml:space="preserve">Missing </w:t>
            </w:r>
            <w:r w:rsidRPr="001D241A">
              <w:rPr>
                <w:lang w:val="en-US" w:eastAsia="zh-CN"/>
              </w:rPr>
              <w:t>bandwidths</w:t>
            </w:r>
            <w:r w:rsidR="00131057">
              <w:rPr>
                <w:rFonts w:hint="eastAsia"/>
                <w:lang w:val="en-US" w:eastAsia="zh-CN"/>
              </w:rPr>
              <w:t xml:space="preserve"> </w:t>
            </w:r>
            <w:r w:rsidRPr="001D241A">
              <w:rPr>
                <w:rFonts w:hint="eastAsia"/>
                <w:lang w:val="en-US" w:eastAsia="zh-CN"/>
              </w:rPr>
              <w:t>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B92777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E3B8075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A63591">
              <w:rPr>
                <w:rFonts w:hint="eastAsia"/>
                <w:lang w:val="it-IT" w:eastAsia="zh-CN"/>
              </w:rPr>
              <w:t>, ZTE</w:t>
            </w:r>
            <w:r w:rsidR="00A27EBF">
              <w:rPr>
                <w:rFonts w:hint="eastAsia"/>
                <w:lang w:val="it-IT" w:eastAsia="zh-CN"/>
              </w:rPr>
              <w:t xml:space="preserve">, </w:t>
            </w:r>
            <w:r w:rsidR="00A27EBF" w:rsidRPr="00A27EBF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82F918E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B92777">
              <w:rPr>
                <w:rFonts w:hint="eastAsia"/>
                <w:noProof/>
                <w:lang w:eastAsia="zh-CN"/>
              </w:rPr>
              <w:t>_</w:t>
            </w:r>
            <w:r w:rsidR="00A42B11">
              <w:rPr>
                <w:rFonts w:hint="eastAsia"/>
                <w:noProof/>
                <w:lang w:eastAsia="zh-CN"/>
              </w:rPr>
              <w:t>enh</w:t>
            </w:r>
            <w:r w:rsidR="00800E96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4F95900" w:rsidR="008E592D" w:rsidRDefault="007C46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469A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A7C5BF4" w:rsidR="008E592D" w:rsidRDefault="007B72C4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596E0B6F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B72C4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D2CC5" w14:textId="77777777" w:rsidR="007570D8" w:rsidRDefault="007570D8" w:rsidP="007570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4EB655F" w14:textId="77777777" w:rsidR="007570D8" w:rsidRPr="000B7163" w:rsidRDefault="007570D8" w:rsidP="007570D8">
            <w:pPr>
              <w:pStyle w:val="PL"/>
            </w:pPr>
          </w:p>
          <w:p w14:paraId="459CC541" w14:textId="77777777" w:rsidR="007570D8" w:rsidRPr="000B7163" w:rsidRDefault="007570D8" w:rsidP="007570D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A481CFD" w14:textId="77777777" w:rsidR="007570D8" w:rsidRPr="000B7163" w:rsidRDefault="007570D8" w:rsidP="007570D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B8CEF9A" w14:textId="77777777" w:rsidR="007570D8" w:rsidRPr="000B7163" w:rsidRDefault="007570D8" w:rsidP="007570D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58D0AAAE" w14:textId="77777777" w:rsidR="007570D8" w:rsidRPr="000B7163" w:rsidRDefault="007570D8" w:rsidP="007570D8">
            <w:pPr>
              <w:pStyle w:val="PL"/>
            </w:pPr>
            <w:r w:rsidRPr="000B7163">
              <w:t>}</w:t>
            </w:r>
          </w:p>
          <w:p w14:paraId="5830B6D7" w14:textId="77777777" w:rsidR="007570D8" w:rsidRPr="000B7163" w:rsidRDefault="007570D8" w:rsidP="007570D8">
            <w:pPr>
              <w:pStyle w:val="PL"/>
            </w:pPr>
          </w:p>
          <w:p w14:paraId="5FE349F1" w14:textId="77777777" w:rsidR="007570D8" w:rsidRPr="000B7163" w:rsidRDefault="007570D8" w:rsidP="007570D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D989BB6" w14:textId="77777777" w:rsidR="007570D8" w:rsidRPr="000B7163" w:rsidRDefault="007570D8" w:rsidP="007570D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29A63F1" w14:textId="77777777" w:rsidR="007570D8" w:rsidRPr="000B7163" w:rsidRDefault="007570D8" w:rsidP="007570D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7F8F1B1" w14:textId="77777777" w:rsidR="007570D8" w:rsidRDefault="007570D8" w:rsidP="007570D8">
            <w:pPr>
              <w:pStyle w:val="PL"/>
            </w:pPr>
            <w:r w:rsidRPr="000B7163">
              <w:t>}</w:t>
            </w:r>
          </w:p>
          <w:p w14:paraId="7FA590BE" w14:textId="745CBE4F" w:rsidR="001E1B2F" w:rsidRPr="00307270" w:rsidRDefault="007570D8" w:rsidP="007570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AE39" w14:textId="77777777" w:rsidR="007570D8" w:rsidRDefault="007570D8" w:rsidP="007570D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7570D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1105F06" w:rsidR="008E592D" w:rsidRDefault="007570D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>, 35MHz, 45MHz, 70MHz, 90MHz can not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1FFFBE45" w:rsidR="008E592D" w:rsidRDefault="009E4A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44021C2D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24057D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9E4AA2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9E4AA2">
              <w:rPr>
                <w:rFonts w:hint="eastAsia"/>
                <w:lang w:eastAsia="zh-CN"/>
              </w:rPr>
              <w:t>0175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EE1D" w14:textId="77777777" w:rsidR="00495EE5" w:rsidRDefault="00A42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A42B11">
              <w:rPr>
                <w:lang w:eastAsia="zh-CN"/>
              </w:rPr>
              <w:t>Update WI code to R17 positioning WI code</w:t>
            </w:r>
          </w:p>
          <w:p w14:paraId="4CD5968F" w14:textId="77777777" w:rsidR="00F74688" w:rsidRDefault="00F746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F74688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F74688">
              <w:rPr>
                <w:lang w:eastAsia="zh-CN"/>
              </w:rPr>
              <w:t xml:space="preserve"> and resubmit in RAN3#126</w:t>
            </w:r>
          </w:p>
          <w:p w14:paraId="635F2983" w14:textId="47BDEF33" w:rsidR="00B92777" w:rsidRDefault="00B927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3: 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Heading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81FF61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23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4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25" w:name="_Toc20955408"/>
      <w:bookmarkStart w:id="26" w:name="_Toc29991616"/>
      <w:bookmarkStart w:id="27" w:name="_Toc36556019"/>
      <w:bookmarkStart w:id="28" w:name="_Toc44497804"/>
      <w:bookmarkStart w:id="29" w:name="_Toc45108191"/>
      <w:bookmarkStart w:id="30" w:name="_Toc45901811"/>
      <w:bookmarkStart w:id="31" w:name="_Toc51850892"/>
      <w:bookmarkStart w:id="32" w:name="_Toc56693896"/>
      <w:bookmarkStart w:id="33" w:name="_Toc64447440"/>
      <w:bookmarkStart w:id="34" w:name="_Toc66286934"/>
      <w:bookmarkStart w:id="35" w:name="_Toc74151632"/>
      <w:bookmarkStart w:id="36" w:name="_Toc88654106"/>
      <w:bookmarkStart w:id="37" w:name="_Toc97904462"/>
      <w:bookmarkStart w:id="38" w:name="_Toc98868600"/>
      <w:bookmarkStart w:id="39" w:name="_Toc105174886"/>
      <w:bookmarkStart w:id="40" w:name="_Toc106109723"/>
      <w:bookmarkStart w:id="41" w:name="_Toc113825545"/>
      <w:bookmarkStart w:id="42" w:name="_Toc170756208"/>
      <w:r w:rsidRPr="00FD0425">
        <w:t>9.3.5</w:t>
      </w:r>
      <w:r w:rsidRPr="00FD0425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4D1B0306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3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4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5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6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7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8" w:author="China Telecom" w:date="2024-10-17T12:56:00Z" w16du:dateUtc="2024-10-17T04:56:00Z">
        <w:r w:rsidR="00DB7386">
          <w:rPr>
            <w:rFonts w:hint="eastAsia"/>
            <w:lang w:eastAsia="zh-CN"/>
          </w:rPr>
          <w:t>,</w:t>
        </w:r>
        <w:r w:rsidR="00DB7386" w:rsidRPr="0054013E">
          <w:t xml:space="preserve"> </w:t>
        </w:r>
        <w:r w:rsidR="00DB7386">
          <w:t>bw</w:t>
        </w:r>
        <w:r w:rsidR="00DB7386">
          <w:rPr>
            <w:rFonts w:hint="eastAsia"/>
            <w:lang w:eastAsia="zh-CN"/>
          </w:rPr>
          <w:t xml:space="preserve">70, </w:t>
        </w:r>
        <w:r w:rsidR="00DB7386">
          <w:t>bw</w:t>
        </w:r>
        <w:r w:rsidR="00DB7386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3E740" w14:textId="77777777" w:rsidR="009658D3" w:rsidRDefault="009658D3">
      <w:pPr>
        <w:spacing w:after="0"/>
      </w:pPr>
      <w:r>
        <w:separator/>
      </w:r>
    </w:p>
  </w:endnote>
  <w:endnote w:type="continuationSeparator" w:id="0">
    <w:p w14:paraId="423FC9F3" w14:textId="77777777" w:rsidR="009658D3" w:rsidRDefault="009658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D50C7" w14:textId="77777777" w:rsidR="009658D3" w:rsidRDefault="009658D3">
      <w:pPr>
        <w:spacing w:after="0"/>
      </w:pPr>
      <w:r>
        <w:separator/>
      </w:r>
    </w:p>
  </w:footnote>
  <w:footnote w:type="continuationSeparator" w:id="0">
    <w:p w14:paraId="771FD6AB" w14:textId="77777777" w:rsidR="009658D3" w:rsidRDefault="009658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61EE7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E5D7B"/>
    <w:rsid w:val="000F1498"/>
    <w:rsid w:val="00110C52"/>
    <w:rsid w:val="00121770"/>
    <w:rsid w:val="00131057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2205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073D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482A"/>
    <w:rsid w:val="00435B5F"/>
    <w:rsid w:val="00453D6B"/>
    <w:rsid w:val="004631D1"/>
    <w:rsid w:val="00463694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34DB9"/>
    <w:rsid w:val="0054013E"/>
    <w:rsid w:val="0054336A"/>
    <w:rsid w:val="00547111"/>
    <w:rsid w:val="005543B0"/>
    <w:rsid w:val="005549E9"/>
    <w:rsid w:val="00565A74"/>
    <w:rsid w:val="00565ED1"/>
    <w:rsid w:val="00567E77"/>
    <w:rsid w:val="00575D46"/>
    <w:rsid w:val="00576595"/>
    <w:rsid w:val="00577C33"/>
    <w:rsid w:val="005803BE"/>
    <w:rsid w:val="00590505"/>
    <w:rsid w:val="00592D74"/>
    <w:rsid w:val="005A07E6"/>
    <w:rsid w:val="005A3568"/>
    <w:rsid w:val="005B4EB7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715B9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63A"/>
    <w:rsid w:val="00744D20"/>
    <w:rsid w:val="00751E93"/>
    <w:rsid w:val="00755A93"/>
    <w:rsid w:val="007570D8"/>
    <w:rsid w:val="0076319A"/>
    <w:rsid w:val="0077270E"/>
    <w:rsid w:val="00776136"/>
    <w:rsid w:val="00777BDB"/>
    <w:rsid w:val="00783F37"/>
    <w:rsid w:val="007872DF"/>
    <w:rsid w:val="00792342"/>
    <w:rsid w:val="007944BD"/>
    <w:rsid w:val="00794B03"/>
    <w:rsid w:val="00794F45"/>
    <w:rsid w:val="00797529"/>
    <w:rsid w:val="007977A8"/>
    <w:rsid w:val="007A0C4D"/>
    <w:rsid w:val="007A5C83"/>
    <w:rsid w:val="007B0CED"/>
    <w:rsid w:val="007B512A"/>
    <w:rsid w:val="007B72C4"/>
    <w:rsid w:val="007C2097"/>
    <w:rsid w:val="007C353D"/>
    <w:rsid w:val="007C469A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0E96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658D3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AA2"/>
    <w:rsid w:val="009E5D98"/>
    <w:rsid w:val="009E6D9F"/>
    <w:rsid w:val="009F734F"/>
    <w:rsid w:val="00A0380A"/>
    <w:rsid w:val="00A075A0"/>
    <w:rsid w:val="00A10264"/>
    <w:rsid w:val="00A116C0"/>
    <w:rsid w:val="00A12491"/>
    <w:rsid w:val="00A12AD9"/>
    <w:rsid w:val="00A13D9E"/>
    <w:rsid w:val="00A14132"/>
    <w:rsid w:val="00A246B6"/>
    <w:rsid w:val="00A25270"/>
    <w:rsid w:val="00A25FE4"/>
    <w:rsid w:val="00A27EBF"/>
    <w:rsid w:val="00A30612"/>
    <w:rsid w:val="00A332CF"/>
    <w:rsid w:val="00A4058D"/>
    <w:rsid w:val="00A41DFA"/>
    <w:rsid w:val="00A42B11"/>
    <w:rsid w:val="00A43A60"/>
    <w:rsid w:val="00A46CB0"/>
    <w:rsid w:val="00A47E70"/>
    <w:rsid w:val="00A50CF0"/>
    <w:rsid w:val="00A63591"/>
    <w:rsid w:val="00A659FF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7B97"/>
    <w:rsid w:val="00B70135"/>
    <w:rsid w:val="00B70A13"/>
    <w:rsid w:val="00B75DD1"/>
    <w:rsid w:val="00B92777"/>
    <w:rsid w:val="00B93381"/>
    <w:rsid w:val="00B968C8"/>
    <w:rsid w:val="00BA3099"/>
    <w:rsid w:val="00BA3EC5"/>
    <w:rsid w:val="00BA51D9"/>
    <w:rsid w:val="00BB1152"/>
    <w:rsid w:val="00BB5430"/>
    <w:rsid w:val="00BB5DFC"/>
    <w:rsid w:val="00BB747B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2C2C"/>
    <w:rsid w:val="00CF6499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7386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4F26"/>
    <w:rsid w:val="00F010D6"/>
    <w:rsid w:val="00F029EB"/>
    <w:rsid w:val="00F03871"/>
    <w:rsid w:val="00F10C78"/>
    <w:rsid w:val="00F13193"/>
    <w:rsid w:val="00F13248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688"/>
    <w:rsid w:val="00F74CD2"/>
    <w:rsid w:val="00F87375"/>
    <w:rsid w:val="00F877D9"/>
    <w:rsid w:val="00F90225"/>
    <w:rsid w:val="00F9285F"/>
    <w:rsid w:val="00F93ADF"/>
    <w:rsid w:val="00F95BF6"/>
    <w:rsid w:val="00FA1BEA"/>
    <w:rsid w:val="00FB1799"/>
    <w:rsid w:val="00FB6386"/>
    <w:rsid w:val="00FC3C8D"/>
    <w:rsid w:val="00FC57A1"/>
    <w:rsid w:val="00FC729A"/>
    <w:rsid w:val="00FC7894"/>
    <w:rsid w:val="00FD1207"/>
    <w:rsid w:val="00FE1061"/>
    <w:rsid w:val="00FE2340"/>
    <w:rsid w:val="00FE3F14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877</Words>
  <Characters>5001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18</cp:revision>
  <cp:lastPrinted>2411-12-31T15:59:00Z</cp:lastPrinted>
  <dcterms:created xsi:type="dcterms:W3CDTF">2024-10-15T04:53:00Z</dcterms:created>
  <dcterms:modified xsi:type="dcterms:W3CDTF">2024-11-29T20:20:00Z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